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5D" w:rsidRPr="00550196" w:rsidRDefault="00D8775D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Pr="003F24F5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D8775D" w:rsidRDefault="00D8775D" w:rsidP="002D6308">
      <w:pPr>
        <w:pStyle w:val="Heading1"/>
      </w:pPr>
      <w:r>
        <w:t>КАГАРЛИЦЬКА  МІСЬКА  РАДА  VІІІ  СКЛИКАННЯ</w:t>
      </w:r>
    </w:p>
    <w:p w:rsidR="00D8775D" w:rsidRDefault="00D8775D" w:rsidP="002D630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D8775D" w:rsidRDefault="00D8775D" w:rsidP="002D630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D8775D" w:rsidRDefault="00D8775D" w:rsidP="002D6308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D8775D" w:rsidRDefault="00D8775D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</w:p>
    <w:p w:rsidR="00D8775D" w:rsidRDefault="00D8775D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  <w:r w:rsidRPr="001779CD"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>Про затвердження технічної документації</w:t>
      </w:r>
      <w: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 xml:space="preserve">із землеустрою щодо </w:t>
      </w:r>
    </w:p>
    <w:p w:rsidR="00D8775D" w:rsidRDefault="00D8775D" w:rsidP="00641D76">
      <w:pPr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</w:pPr>
      <w:r w:rsidRPr="001779CD"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>встановлення (відновлення)</w:t>
      </w:r>
      <w: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>меж  земельн</w:t>
      </w:r>
      <w: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>ої</w:t>
      </w:r>
      <w:r w:rsidRPr="001779CD"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 xml:space="preserve"> ділянк</w:t>
      </w:r>
      <w: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>и</w:t>
      </w:r>
      <w:r w:rsidRPr="001779CD"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>(на місц</w:t>
      </w:r>
      <w:r w:rsidRPr="00E5504D"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>евості)</w:t>
      </w:r>
    </w:p>
    <w:p w:rsidR="00D8775D" w:rsidRDefault="00D8775D" w:rsidP="00641D76">
      <w:pPr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>Чухліб Галини Іванівни</w:t>
      </w:r>
      <w:r w:rsidRPr="00B93D74"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 xml:space="preserve"> в </w:t>
      </w:r>
      <w:r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>м. Кагарлик, вул.. Толстого, 17</w:t>
      </w:r>
      <w: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B93D74"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D8775D" w:rsidRPr="00742C67" w:rsidRDefault="00D8775D" w:rsidP="00641D76">
      <w:pPr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</w:pPr>
      <w:r w:rsidRPr="00B93D74"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 xml:space="preserve">і </w:t>
      </w:r>
      <w:r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>споруд (присадибна ділянка) (</w:t>
      </w:r>
      <w:smartTag w:uri="urn:schemas-microsoft-com:office:smarttags" w:element="metricconverter">
        <w:smartTagPr>
          <w:attr w:name="ProductID" w:val="0,0602 га"/>
        </w:smartTagPr>
        <w:r>
          <w:rPr>
            <w:rStyle w:val="Heading2Char"/>
            <w:rFonts w:ascii="Times New Roman" w:hAnsi="Times New Roman"/>
            <w:color w:val="000000"/>
            <w:sz w:val="24"/>
            <w:szCs w:val="24"/>
            <w:lang w:val="uk-UA"/>
          </w:rPr>
          <w:t>0,0602</w:t>
        </w:r>
        <w:r w:rsidRPr="00B93D74">
          <w:rPr>
            <w:rStyle w:val="Heading2Char"/>
            <w:rFonts w:ascii="Times New Roman" w:hAnsi="Times New Roman"/>
            <w:color w:val="000000"/>
            <w:sz w:val="24"/>
            <w:szCs w:val="24"/>
            <w:lang w:val="uk-UA"/>
          </w:rPr>
          <w:t xml:space="preserve"> га</w:t>
        </w:r>
      </w:smartTag>
      <w:r w:rsidRPr="00B93D74">
        <w:rPr>
          <w:rStyle w:val="Heading2Char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D8775D" w:rsidRPr="001779CD" w:rsidRDefault="00D8775D" w:rsidP="00AF13B0">
      <w:pPr>
        <w:ind w:firstLine="709"/>
        <w:jc w:val="center"/>
        <w:rPr>
          <w:lang w:val="uk-UA"/>
        </w:rPr>
      </w:pPr>
    </w:p>
    <w:p w:rsidR="00D8775D" w:rsidRDefault="00D8775D" w:rsidP="00DE403B">
      <w:pPr>
        <w:ind w:firstLine="708"/>
        <w:jc w:val="both"/>
        <w:rPr>
          <w:b/>
          <w:lang w:val="uk-UA"/>
        </w:rPr>
      </w:pPr>
      <w:r w:rsidRPr="001779CD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Чухліб Г.І. </w:t>
      </w:r>
      <w:r w:rsidRPr="001779CD">
        <w:rPr>
          <w:color w:val="000000"/>
          <w:lang w:val="uk-UA"/>
        </w:rPr>
        <w:t xml:space="preserve">та матеріали технічної документації із землеустрою розробленої </w:t>
      </w:r>
      <w:r>
        <w:rPr>
          <w:color w:val="000000"/>
          <w:lang w:val="uk-UA"/>
        </w:rPr>
        <w:t>ФОП «Марченко В.І.»</w:t>
      </w:r>
      <w:r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>
        <w:rPr>
          <w:color w:val="000000"/>
          <w:lang w:val="uk-UA"/>
        </w:rPr>
        <w:t xml:space="preserve">Чухліб Г.І. </w:t>
      </w:r>
      <w:r>
        <w:rPr>
          <w:lang w:val="uk-UA"/>
        </w:rPr>
        <w:t>в м. Кагарлик</w:t>
      </w:r>
      <w:r>
        <w:rPr>
          <w:color w:val="000000"/>
          <w:lang w:val="uk-UA"/>
        </w:rPr>
        <w:t>, вул.. Толстого, 17</w:t>
      </w:r>
      <w:r w:rsidRPr="001779CD">
        <w:rPr>
          <w:color w:val="000000"/>
          <w:lang w:val="uk-UA"/>
        </w:rPr>
        <w:t>,</w:t>
      </w:r>
      <w:r w:rsidRPr="001779CD">
        <w:rPr>
          <w:lang w:val="uk-UA"/>
        </w:rPr>
        <w:t xml:space="preserve"> </w:t>
      </w:r>
      <w:r w:rsidRPr="00474700">
        <w:rPr>
          <w:lang w:val="uk-UA"/>
        </w:rPr>
        <w:t xml:space="preserve">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>
        <w:rPr>
          <w:b/>
          <w:lang w:val="uk-UA"/>
        </w:rPr>
        <w:t>сесія міської ради вирішила:</w:t>
      </w:r>
    </w:p>
    <w:p w:rsidR="00D8775D" w:rsidRPr="001779CD" w:rsidRDefault="00D8775D" w:rsidP="00DE403B">
      <w:pPr>
        <w:ind w:firstLine="708"/>
        <w:jc w:val="both"/>
        <w:rPr>
          <w:color w:val="000000"/>
          <w:lang w:val="uk-UA"/>
        </w:rPr>
      </w:pPr>
    </w:p>
    <w:p w:rsidR="00D8775D" w:rsidRPr="001779CD" w:rsidRDefault="00D8775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>
        <w:rPr>
          <w:lang w:val="uk-UA"/>
        </w:rPr>
        <w:t xml:space="preserve">   </w:t>
      </w:r>
      <w:r w:rsidRPr="001779CD">
        <w:rPr>
          <w:lang w:val="uk-UA"/>
        </w:rPr>
        <w:t>1.</w:t>
      </w:r>
      <w:r>
        <w:rPr>
          <w:lang w:val="uk-UA"/>
        </w:rPr>
        <w:t xml:space="preserve"> </w:t>
      </w:r>
      <w:r w:rsidRPr="001779CD">
        <w:rPr>
          <w:lang w:val="uk-UA"/>
        </w:rPr>
        <w:t>Затвердити</w:t>
      </w:r>
      <w:r w:rsidRPr="001779CD">
        <w:rPr>
          <w:b/>
          <w:lang w:val="uk-UA"/>
        </w:rPr>
        <w:t xml:space="preserve"> </w:t>
      </w:r>
      <w:r>
        <w:rPr>
          <w:lang w:val="uk-UA"/>
        </w:rPr>
        <w:t>Чухліб Галині Іванівні</w:t>
      </w:r>
      <w:r>
        <w:rPr>
          <w:b/>
          <w:lang w:val="uk-UA"/>
        </w:rPr>
        <w:t xml:space="preserve"> </w:t>
      </w:r>
      <w:r w:rsidRPr="001779CD">
        <w:rPr>
          <w:rStyle w:val="Heading2Char"/>
          <w:rFonts w:ascii="Times New Roman" w:hAnsi="Times New Roman"/>
          <w:b w:val="0"/>
          <w:color w:val="auto"/>
          <w:sz w:val="24"/>
          <w:szCs w:val="24"/>
          <w:lang w:val="uk-UA"/>
        </w:rPr>
        <w:t>технічну документацію із землеустрою щодо встановлення (відновлення) меж земельн</w:t>
      </w:r>
      <w:r>
        <w:rPr>
          <w:rStyle w:val="Heading2Char"/>
          <w:rFonts w:ascii="Times New Roman" w:hAnsi="Times New Roman"/>
          <w:b w:val="0"/>
          <w:color w:val="auto"/>
          <w:sz w:val="24"/>
          <w:szCs w:val="24"/>
          <w:lang w:val="uk-UA"/>
        </w:rPr>
        <w:t>ої</w:t>
      </w:r>
      <w:r w:rsidRPr="001779CD">
        <w:rPr>
          <w:rStyle w:val="Heading2Char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ділянк</w:t>
      </w:r>
      <w:r>
        <w:rPr>
          <w:rStyle w:val="Heading2Char"/>
          <w:rFonts w:ascii="Times New Roman" w:hAnsi="Times New Roman"/>
          <w:b w:val="0"/>
          <w:color w:val="auto"/>
          <w:sz w:val="24"/>
          <w:szCs w:val="24"/>
          <w:lang w:val="uk-UA"/>
        </w:rPr>
        <w:t>и</w:t>
      </w:r>
      <w:r w:rsidRPr="001779CD">
        <w:rPr>
          <w:rStyle w:val="Heading2Char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в натурі (на місцевості) </w:t>
      </w:r>
      <w:r w:rsidRPr="001779CD"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м.</w:t>
      </w:r>
      <w:r w:rsidRPr="00E87D78">
        <w:rPr>
          <w:lang w:val="uk-UA"/>
        </w:rPr>
        <w:t xml:space="preserve"> </w:t>
      </w:r>
      <w:r>
        <w:rPr>
          <w:lang w:val="uk-UA"/>
        </w:rPr>
        <w:t>Кагарлик</w:t>
      </w:r>
      <w:r>
        <w:rPr>
          <w:color w:val="000000"/>
          <w:lang w:val="uk-UA"/>
        </w:rPr>
        <w:t>, вул.. Толстого, 17,</w:t>
      </w:r>
      <w:r>
        <w:rPr>
          <w:lang w:val="uk-UA"/>
        </w:rPr>
        <w:t xml:space="preserve"> </w:t>
      </w:r>
      <w:r w:rsidRPr="001779CD"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</w:t>
      </w:r>
      <w:r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(присадибна ділянка) </w:t>
      </w:r>
      <w:r w:rsidRPr="001779CD">
        <w:rPr>
          <w:rStyle w:val="Heading1Char"/>
          <w:b w:val="0"/>
          <w:color w:val="000000"/>
          <w:lang w:val="uk-UA"/>
        </w:rPr>
        <w:t>загальною площею</w:t>
      </w:r>
      <w:r w:rsidRPr="001779CD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0602 га"/>
        </w:smartTagPr>
        <w:r w:rsidRPr="001779CD">
          <w:rPr>
            <w:color w:val="000000"/>
          </w:rPr>
          <w:t>0,</w:t>
        </w:r>
        <w:r>
          <w:rPr>
            <w:color w:val="000000"/>
            <w:lang w:val="uk-UA"/>
          </w:rPr>
          <w:t>0602</w:t>
        </w:r>
        <w:r w:rsidRPr="001779CD">
          <w:rPr>
            <w:color w:val="000000"/>
            <w:lang w:val="uk-UA"/>
          </w:rPr>
          <w:t xml:space="preserve"> </w:t>
        </w:r>
        <w:r w:rsidRPr="001779CD">
          <w:rPr>
            <w:color w:val="000000"/>
          </w:rPr>
          <w:t>га</w:t>
        </w:r>
      </w:smartTag>
      <w:r w:rsidRPr="001779CD">
        <w:rPr>
          <w:lang w:val="uk-UA"/>
        </w:rPr>
        <w:t xml:space="preserve"> </w:t>
      </w:r>
      <w:r w:rsidRPr="001779CD">
        <w:t xml:space="preserve">(кадастровий номер </w:t>
      </w:r>
      <w:r>
        <w:rPr>
          <w:color w:val="000000"/>
          <w:lang w:val="uk-UA"/>
        </w:rPr>
        <w:t>3222210100:01:343:0021</w:t>
      </w:r>
      <w:r w:rsidRPr="001779CD">
        <w:t>)</w:t>
      </w:r>
      <w:r w:rsidRPr="001779CD">
        <w:rPr>
          <w:lang w:val="uk-UA"/>
        </w:rPr>
        <w:t>.</w:t>
      </w:r>
    </w:p>
    <w:p w:rsidR="00D8775D" w:rsidRDefault="00D8775D" w:rsidP="00E95306">
      <w:pPr>
        <w:pStyle w:val="BodyText"/>
        <w:spacing w:after="0"/>
        <w:jc w:val="both"/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</w:pPr>
      <w:r>
        <w:rPr>
          <w:bCs/>
          <w:lang w:val="uk-UA"/>
        </w:rPr>
        <w:t xml:space="preserve">            </w:t>
      </w:r>
      <w:r w:rsidRPr="001779CD">
        <w:rPr>
          <w:bCs/>
          <w:lang w:val="uk-UA"/>
        </w:rPr>
        <w:t xml:space="preserve">2. Передати </w:t>
      </w:r>
      <w:r>
        <w:rPr>
          <w:lang w:val="uk-UA"/>
        </w:rPr>
        <w:t>Чухліб Галині Іванівні</w:t>
      </w:r>
      <w:r>
        <w:rPr>
          <w:b/>
          <w:lang w:val="uk-UA"/>
        </w:rPr>
        <w:t xml:space="preserve"> </w:t>
      </w:r>
      <w:r w:rsidRPr="001779CD">
        <w:rPr>
          <w:lang w:val="uk-UA"/>
        </w:rPr>
        <w:t xml:space="preserve">у </w:t>
      </w:r>
      <w:r w:rsidRPr="001779CD">
        <w:rPr>
          <w:bCs/>
          <w:lang w:val="uk-UA"/>
        </w:rPr>
        <w:t xml:space="preserve">власність </w:t>
      </w:r>
      <w:r w:rsidRPr="001779CD">
        <w:rPr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0602 га"/>
        </w:smartTagPr>
        <w:r w:rsidRPr="001779CD">
          <w:rPr>
            <w:lang w:val="uk-UA"/>
          </w:rPr>
          <w:t>0,</w:t>
        </w:r>
        <w:r>
          <w:rPr>
            <w:lang w:val="uk-UA"/>
          </w:rPr>
          <w:t xml:space="preserve">0602 </w:t>
        </w:r>
        <w:r w:rsidRPr="001779CD">
          <w:rPr>
            <w:lang w:val="uk-UA"/>
          </w:rPr>
          <w:t>га</w:t>
        </w:r>
      </w:smartTag>
      <w:r w:rsidRPr="001779CD">
        <w:rPr>
          <w:lang w:val="uk-UA"/>
        </w:rPr>
        <w:t xml:space="preserve"> (кадастровий номер </w:t>
      </w:r>
      <w:r>
        <w:rPr>
          <w:color w:val="000000"/>
          <w:lang w:val="uk-UA"/>
        </w:rPr>
        <w:t>3222210100:01:343:0021</w:t>
      </w:r>
      <w:r w:rsidRPr="001779CD">
        <w:rPr>
          <w:lang w:val="uk-UA"/>
        </w:rPr>
        <w:t xml:space="preserve">) для будівництва і обслуговування житлового будинку, господарських будівель і споруд </w:t>
      </w:r>
      <w:r>
        <w:rPr>
          <w:lang w:val="uk-UA"/>
        </w:rPr>
        <w:t xml:space="preserve">(присадибна ділянка) </w:t>
      </w:r>
      <w:r w:rsidRPr="001779CD">
        <w:rPr>
          <w:rStyle w:val="Heading2Char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) </w:t>
      </w:r>
      <w:r w:rsidRPr="001779CD"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м.</w:t>
      </w:r>
      <w:r w:rsidRPr="00E87D78">
        <w:rPr>
          <w:lang w:val="uk-UA"/>
        </w:rPr>
        <w:t xml:space="preserve"> </w:t>
      </w:r>
      <w:r>
        <w:rPr>
          <w:lang w:val="uk-UA"/>
        </w:rPr>
        <w:t>Кагарлик</w:t>
      </w:r>
      <w:r>
        <w:rPr>
          <w:color w:val="000000"/>
          <w:lang w:val="uk-UA"/>
        </w:rPr>
        <w:t>, вул.. Толстого, 17</w:t>
      </w:r>
      <w:r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  <w:t>.</w:t>
      </w:r>
    </w:p>
    <w:p w:rsidR="00D8775D" w:rsidRPr="001779CD" w:rsidRDefault="00D8775D" w:rsidP="00E95306">
      <w:pPr>
        <w:pStyle w:val="BodyText"/>
        <w:spacing w:after="0"/>
        <w:jc w:val="both"/>
        <w:rPr>
          <w:lang w:val="uk-UA"/>
        </w:rPr>
      </w:pPr>
      <w:r>
        <w:rPr>
          <w:rStyle w:val="Heading2Char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</w:t>
      </w:r>
      <w:r w:rsidRPr="001779CD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8775D" w:rsidRPr="001779CD" w:rsidRDefault="00D8775D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>
        <w:rPr>
          <w:lang w:val="uk-UA"/>
        </w:rPr>
        <w:t xml:space="preserve"> Чухліб Галині Іванівні</w:t>
      </w:r>
      <w:r>
        <w:rPr>
          <w:b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D8775D" w:rsidRPr="001779CD" w:rsidRDefault="00D8775D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D8775D" w:rsidRPr="001779CD" w:rsidRDefault="00D8775D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4.2.</w:t>
      </w:r>
      <w:r>
        <w:rPr>
          <w:lang w:val="uk-UA"/>
        </w:rPr>
        <w:t xml:space="preserve"> </w:t>
      </w:r>
      <w:r w:rsidRPr="001779CD">
        <w:rPr>
          <w:lang w:val="uk-UA"/>
        </w:rPr>
        <w:t>використання земельної ділянки за цільовим призначенням, з дотриманням вимог  діючого законодавства України.</w:t>
      </w:r>
    </w:p>
    <w:p w:rsidR="00D8775D" w:rsidRPr="00B93D74" w:rsidRDefault="00D8775D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D8775D" w:rsidRPr="001779CD" w:rsidRDefault="00D8775D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Pr="001779CD">
        <w:rPr>
          <w:lang w:val="uk-UA"/>
        </w:rPr>
        <w:t>5</w:t>
      </w:r>
      <w:r w:rsidRPr="001779CD">
        <w:t xml:space="preserve">. Контроль за виконанням даного рішення покласти на постійну комісію </w:t>
      </w:r>
      <w:r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D8775D" w:rsidRDefault="00D8775D" w:rsidP="00B93D74">
      <w:pPr>
        <w:tabs>
          <w:tab w:val="left" w:pos="9540"/>
        </w:tabs>
        <w:jc w:val="both"/>
        <w:rPr>
          <w:b/>
          <w:lang w:val="uk-UA"/>
        </w:rPr>
      </w:pPr>
    </w:p>
    <w:p w:rsidR="00D8775D" w:rsidRDefault="00D8775D" w:rsidP="00B93D74">
      <w:pPr>
        <w:tabs>
          <w:tab w:val="left" w:pos="9540"/>
        </w:tabs>
        <w:jc w:val="both"/>
        <w:rPr>
          <w:b/>
          <w:lang w:val="uk-UA"/>
        </w:rPr>
      </w:pPr>
    </w:p>
    <w:p w:rsidR="00D8775D" w:rsidRDefault="00D8775D" w:rsidP="003D22FB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Олександр ПАНЮТА</w:t>
      </w:r>
    </w:p>
    <w:p w:rsidR="00D8775D" w:rsidRPr="00E61B04" w:rsidRDefault="00D8775D" w:rsidP="003D22FB">
      <w:pPr>
        <w:tabs>
          <w:tab w:val="left" w:pos="9540"/>
        </w:tabs>
        <w:jc w:val="both"/>
        <w:rPr>
          <w:lang w:val="uk-UA"/>
        </w:rPr>
      </w:pPr>
    </w:p>
    <w:sectPr w:rsidR="00D8775D" w:rsidRPr="00E61B0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1F5BE7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A6EC6"/>
    <w:rsid w:val="002B2051"/>
    <w:rsid w:val="002B3780"/>
    <w:rsid w:val="002B72EA"/>
    <w:rsid w:val="002C389C"/>
    <w:rsid w:val="002D6308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D22FB"/>
    <w:rsid w:val="003F24F5"/>
    <w:rsid w:val="00407CEF"/>
    <w:rsid w:val="00410989"/>
    <w:rsid w:val="00416686"/>
    <w:rsid w:val="00430EDA"/>
    <w:rsid w:val="00451B1B"/>
    <w:rsid w:val="0045275F"/>
    <w:rsid w:val="0046574A"/>
    <w:rsid w:val="00470726"/>
    <w:rsid w:val="0047467B"/>
    <w:rsid w:val="00474700"/>
    <w:rsid w:val="00482941"/>
    <w:rsid w:val="004845F7"/>
    <w:rsid w:val="0048669A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17BD0"/>
    <w:rsid w:val="00537040"/>
    <w:rsid w:val="00550196"/>
    <w:rsid w:val="0055448F"/>
    <w:rsid w:val="00562322"/>
    <w:rsid w:val="005778BB"/>
    <w:rsid w:val="00585381"/>
    <w:rsid w:val="0059266A"/>
    <w:rsid w:val="0059721F"/>
    <w:rsid w:val="005A6CD3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6712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2AA"/>
    <w:rsid w:val="007415F2"/>
    <w:rsid w:val="00742C67"/>
    <w:rsid w:val="00757551"/>
    <w:rsid w:val="00757F01"/>
    <w:rsid w:val="007719EB"/>
    <w:rsid w:val="0078214C"/>
    <w:rsid w:val="00784F60"/>
    <w:rsid w:val="007B0E42"/>
    <w:rsid w:val="007B2EFF"/>
    <w:rsid w:val="007C0FC2"/>
    <w:rsid w:val="007C3253"/>
    <w:rsid w:val="007E072C"/>
    <w:rsid w:val="007F62E5"/>
    <w:rsid w:val="008064EE"/>
    <w:rsid w:val="00812333"/>
    <w:rsid w:val="00830737"/>
    <w:rsid w:val="00835C6E"/>
    <w:rsid w:val="00860B2C"/>
    <w:rsid w:val="0087428C"/>
    <w:rsid w:val="00876F42"/>
    <w:rsid w:val="00880DAA"/>
    <w:rsid w:val="00895DC1"/>
    <w:rsid w:val="008B04E0"/>
    <w:rsid w:val="008B08DF"/>
    <w:rsid w:val="008D02DC"/>
    <w:rsid w:val="009009C0"/>
    <w:rsid w:val="009070FF"/>
    <w:rsid w:val="009240DD"/>
    <w:rsid w:val="0092745F"/>
    <w:rsid w:val="00932ADF"/>
    <w:rsid w:val="00944456"/>
    <w:rsid w:val="00950F91"/>
    <w:rsid w:val="00950F9F"/>
    <w:rsid w:val="009528EA"/>
    <w:rsid w:val="00967CA0"/>
    <w:rsid w:val="00980FAE"/>
    <w:rsid w:val="00983F9D"/>
    <w:rsid w:val="00993481"/>
    <w:rsid w:val="00995225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2E89"/>
    <w:rsid w:val="00BF4608"/>
    <w:rsid w:val="00C0195F"/>
    <w:rsid w:val="00C0512B"/>
    <w:rsid w:val="00C171E7"/>
    <w:rsid w:val="00C400D5"/>
    <w:rsid w:val="00C56634"/>
    <w:rsid w:val="00C62BB9"/>
    <w:rsid w:val="00C67053"/>
    <w:rsid w:val="00C87BC4"/>
    <w:rsid w:val="00CA630A"/>
    <w:rsid w:val="00CD1318"/>
    <w:rsid w:val="00D0619D"/>
    <w:rsid w:val="00D308E4"/>
    <w:rsid w:val="00D43DB0"/>
    <w:rsid w:val="00D604E8"/>
    <w:rsid w:val="00D61E0F"/>
    <w:rsid w:val="00D676B2"/>
    <w:rsid w:val="00D67C11"/>
    <w:rsid w:val="00D8775D"/>
    <w:rsid w:val="00DD0F32"/>
    <w:rsid w:val="00DE403B"/>
    <w:rsid w:val="00DF01A8"/>
    <w:rsid w:val="00DF24B8"/>
    <w:rsid w:val="00E16FFB"/>
    <w:rsid w:val="00E17DF2"/>
    <w:rsid w:val="00E365C7"/>
    <w:rsid w:val="00E400FA"/>
    <w:rsid w:val="00E5504D"/>
    <w:rsid w:val="00E61B04"/>
    <w:rsid w:val="00E70932"/>
    <w:rsid w:val="00E7145D"/>
    <w:rsid w:val="00E71A9D"/>
    <w:rsid w:val="00E755CA"/>
    <w:rsid w:val="00E812E5"/>
    <w:rsid w:val="00E82575"/>
    <w:rsid w:val="00E87D78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12CB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54B0A"/>
    <w:rsid w:val="00F6427C"/>
    <w:rsid w:val="00F65EE5"/>
    <w:rsid w:val="00F70695"/>
    <w:rsid w:val="00F71C95"/>
    <w:rsid w:val="00F7492D"/>
    <w:rsid w:val="00F87B45"/>
    <w:rsid w:val="00F87BCF"/>
    <w:rsid w:val="00F90964"/>
    <w:rsid w:val="00F95EB9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10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401</Words>
  <Characters>2286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Пользователь Windows</cp:lastModifiedBy>
  <cp:revision>5</cp:revision>
  <cp:lastPrinted>2023-07-24T13:31:00Z</cp:lastPrinted>
  <dcterms:created xsi:type="dcterms:W3CDTF">2024-03-26T09:42:00Z</dcterms:created>
  <dcterms:modified xsi:type="dcterms:W3CDTF">2024-03-26T09:44:00Z</dcterms:modified>
</cp:coreProperties>
</file>